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5B2A" w:rsidRDefault="00B95B2A" w:rsidP="00B95B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LECK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B95B2A" w:rsidRDefault="00B95B2A" w:rsidP="00B95B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Thorp by Daventry, Northamptonshire. Husbandman.</w:t>
      </w:r>
    </w:p>
    <w:p w:rsidR="00B95B2A" w:rsidRDefault="00B95B2A" w:rsidP="00B95B2A">
      <w:pPr>
        <w:rPr>
          <w:rFonts w:ascii="Times New Roman" w:hAnsi="Times New Roman" w:cs="Times New Roman"/>
        </w:rPr>
      </w:pPr>
    </w:p>
    <w:p w:rsidR="00B95B2A" w:rsidRDefault="00B95B2A" w:rsidP="00B95B2A">
      <w:pPr>
        <w:rPr>
          <w:rFonts w:ascii="Times New Roman" w:hAnsi="Times New Roman" w:cs="Times New Roman"/>
        </w:rPr>
      </w:pPr>
    </w:p>
    <w:p w:rsidR="00B95B2A" w:rsidRDefault="00B95B2A" w:rsidP="00B95B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Lane, Prior of </w:t>
      </w:r>
      <w:proofErr w:type="spellStart"/>
      <w:proofErr w:type="gramStart"/>
      <w:r>
        <w:rPr>
          <w:rFonts w:ascii="Times New Roman" w:hAnsi="Times New Roman" w:cs="Times New Roman"/>
        </w:rPr>
        <w:t>St.Augustine’s</w:t>
      </w:r>
      <w:proofErr w:type="spellEnd"/>
      <w:proofErr w:type="gramEnd"/>
      <w:r>
        <w:rPr>
          <w:rFonts w:ascii="Times New Roman" w:hAnsi="Times New Roman" w:cs="Times New Roman"/>
        </w:rPr>
        <w:t>, Daventry(q.v.), brought a plaint</w:t>
      </w:r>
    </w:p>
    <w:p w:rsidR="00B95B2A" w:rsidRDefault="00B95B2A" w:rsidP="00B95B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of debt against him.</w:t>
      </w:r>
    </w:p>
    <w:p w:rsidR="00B95B2A" w:rsidRDefault="00B95B2A" w:rsidP="00B95B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B95B2A" w:rsidRDefault="00B95B2A" w:rsidP="00B95B2A">
      <w:pPr>
        <w:rPr>
          <w:rFonts w:ascii="Times New Roman" w:hAnsi="Times New Roman" w:cs="Times New Roman"/>
        </w:rPr>
      </w:pPr>
    </w:p>
    <w:p w:rsidR="00B95B2A" w:rsidRDefault="00B95B2A" w:rsidP="00B95B2A">
      <w:pPr>
        <w:rPr>
          <w:rFonts w:ascii="Times New Roman" w:hAnsi="Times New Roman" w:cs="Times New Roman"/>
        </w:rPr>
      </w:pPr>
    </w:p>
    <w:p w:rsidR="00B95B2A" w:rsidRDefault="00B95B2A" w:rsidP="00B95B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March 2018</w:t>
      </w:r>
    </w:p>
    <w:p w:rsidR="006B2F86" w:rsidRPr="00E71FC3" w:rsidRDefault="00B95B2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5B2A" w:rsidRDefault="00B95B2A" w:rsidP="00E71FC3">
      <w:r>
        <w:separator/>
      </w:r>
    </w:p>
  </w:endnote>
  <w:endnote w:type="continuationSeparator" w:id="0">
    <w:p w:rsidR="00B95B2A" w:rsidRDefault="00B95B2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5B2A" w:rsidRDefault="00B95B2A" w:rsidP="00E71FC3">
      <w:r>
        <w:separator/>
      </w:r>
    </w:p>
  </w:footnote>
  <w:footnote w:type="continuationSeparator" w:id="0">
    <w:p w:rsidR="00B95B2A" w:rsidRDefault="00B95B2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B2A"/>
    <w:rsid w:val="001A7C09"/>
    <w:rsid w:val="00577BD5"/>
    <w:rsid w:val="00656CBA"/>
    <w:rsid w:val="006A1F77"/>
    <w:rsid w:val="00733BE7"/>
    <w:rsid w:val="00AB52E8"/>
    <w:rsid w:val="00B16D3F"/>
    <w:rsid w:val="00B95B2A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75BE1D-2012-408C-A01B-F0ADFCF26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95B2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2018-03-15T21:57:00Z</dcterms:created>
  <dcterms:modified xsi:type="dcterms:W3CDTF">2018-03-15T22:00:00Z</dcterms:modified>
</cp:coreProperties>
</file>